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29E59" w14:textId="7E25FD5A" w:rsidR="00452772" w:rsidRDefault="00452772" w:rsidP="0036512C">
      <w:pPr>
        <w:shd w:val="clear" w:color="auto" w:fill="DAEEF3" w:themeFill="accent5" w:themeFillTint="33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1AB1B113" w14:textId="77777777" w:rsidR="00452772" w:rsidRDefault="00452772" w:rsidP="00452772">
      <w:pPr>
        <w:shd w:val="clear" w:color="auto" w:fill="DAEEF3" w:themeFill="accent5" w:themeFillTint="33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MODELO DE PROPOSTA</w:t>
      </w:r>
    </w:p>
    <w:p w14:paraId="2DE2D961" w14:textId="21976E18" w:rsidR="00452772" w:rsidRPr="00EE2A1F" w:rsidRDefault="00452772" w:rsidP="006B16D5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EE2A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VISO DE DISPENSA ELETRÔNCA 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Nº </w:t>
      </w:r>
      <w:r w:rsidR="0049034A"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0</w:t>
      </w:r>
      <w:r w:rsidR="002C072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3</w:t>
      </w:r>
      <w:r w:rsidR="00B1174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4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/202</w:t>
      </w:r>
      <w:r w:rsidR="00C2098E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3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</w:p>
    <w:p w14:paraId="72BA2FE8" w14:textId="77777777" w:rsidR="00452772" w:rsidRDefault="00452772" w:rsidP="00452772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6BCCD708" w14:textId="77777777" w:rsidR="00D60FBE" w:rsidRPr="00452772" w:rsidRDefault="00D60FBE" w:rsidP="00452772">
      <w:pPr>
        <w:snapToGrid w:val="0"/>
        <w:spacing w:after="240" w:line="360" w:lineRule="auto"/>
        <w:ind w:right="-30"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2C624292" w14:textId="77777777" w:rsidR="001872D6" w:rsidRPr="00452772" w:rsidRDefault="001872D6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r w:rsidR="00D60FBE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o </w:t>
      </w:r>
      <w:r w:rsidR="00AB6B41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Tribunal de Contas do Estado do Espírito Santo</w:t>
      </w:r>
      <w:r w:rsidR="00C83D52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</w:p>
    <w:p w14:paraId="6C3BD6F4" w14:textId="5FE7CD9D" w:rsidR="00233549" w:rsidRDefault="001872D6" w:rsidP="007741BE">
      <w:pPr>
        <w:pStyle w:val="Aviso-ClusulaPrincipal"/>
        <w:keepNext w:val="0"/>
        <w:keepLines w:val="0"/>
        <w:widowControl w:val="0"/>
        <w:spacing w:before="0"/>
      </w:pPr>
      <w:r w:rsidRPr="0036512C">
        <w:rPr>
          <w:b w:val="0"/>
          <w:bCs/>
        </w:rPr>
        <w:t xml:space="preserve">Apresento a proposta de </w:t>
      </w:r>
      <w:r w:rsidR="00452772" w:rsidRPr="0036512C">
        <w:rPr>
          <w:b w:val="0"/>
          <w:bCs/>
        </w:rPr>
        <w:t>preço referente</w:t>
      </w:r>
      <w:r w:rsidR="00C2098E" w:rsidRPr="0036512C">
        <w:rPr>
          <w:b w:val="0"/>
          <w:bCs/>
        </w:rPr>
        <w:t xml:space="preserve"> </w:t>
      </w:r>
      <w:bookmarkStart w:id="0" w:name="_Hlk115963031"/>
      <w:r w:rsidR="00C2098E" w:rsidRPr="0036512C">
        <w:rPr>
          <w:rFonts w:eastAsia="WenQuanYi Micro Hei"/>
          <w:b w:val="0"/>
        </w:rPr>
        <w:t xml:space="preserve">a </w:t>
      </w:r>
      <w:r w:rsidR="004D2641">
        <w:rPr>
          <w:b w:val="0"/>
          <w:bCs/>
        </w:rPr>
        <w:t>contratação de empresa de serviço de seguro predial</w:t>
      </w:r>
      <w:r w:rsidR="00254752" w:rsidRPr="001A7D6E">
        <w:rPr>
          <w:b w:val="0"/>
          <w:color w:val="auto"/>
          <w:shd w:val="clear" w:color="auto" w:fill="FFFFFF"/>
        </w:rPr>
        <w:t>, c</w:t>
      </w:r>
      <w:r w:rsidR="00254752" w:rsidRPr="001A7D6E">
        <w:rPr>
          <w:b w:val="0"/>
          <w:bCs/>
          <w:color w:val="auto"/>
        </w:rPr>
        <w:t xml:space="preserve">onforme condições, quantidades e exigências estabelecidas </w:t>
      </w:r>
      <w:r w:rsidR="00254752">
        <w:rPr>
          <w:b w:val="0"/>
          <w:bCs/>
          <w:color w:val="auto"/>
        </w:rPr>
        <w:t>n</w:t>
      </w:r>
      <w:r w:rsidR="003B545C">
        <w:rPr>
          <w:b w:val="0"/>
          <w:bCs/>
          <w:color w:val="auto"/>
        </w:rPr>
        <w:t xml:space="preserve">o </w:t>
      </w:r>
      <w:r w:rsidR="00C2098E" w:rsidRPr="0036512C">
        <w:rPr>
          <w:b w:val="0"/>
          <w:bCs/>
          <w:color w:val="auto"/>
        </w:rPr>
        <w:t>Aviso de Dispensa Eletrônica 0</w:t>
      </w:r>
      <w:r w:rsidR="002C0726">
        <w:rPr>
          <w:b w:val="0"/>
          <w:bCs/>
          <w:color w:val="auto"/>
        </w:rPr>
        <w:t>3</w:t>
      </w:r>
      <w:r w:rsidR="004D2641">
        <w:rPr>
          <w:b w:val="0"/>
          <w:bCs/>
          <w:color w:val="auto"/>
        </w:rPr>
        <w:t>4</w:t>
      </w:r>
      <w:r w:rsidR="00C2098E" w:rsidRPr="0036512C">
        <w:rPr>
          <w:b w:val="0"/>
          <w:bCs/>
          <w:color w:val="auto"/>
        </w:rPr>
        <w:t>/</w:t>
      </w:r>
      <w:bookmarkEnd w:id="0"/>
      <w:r w:rsidR="00C2098E" w:rsidRPr="0036512C">
        <w:rPr>
          <w:b w:val="0"/>
          <w:bCs/>
          <w:color w:val="auto"/>
        </w:rPr>
        <w:t>2023</w:t>
      </w:r>
      <w:r w:rsidR="006B7AA1" w:rsidRPr="0036512C">
        <w:rPr>
          <w:b w:val="0"/>
          <w:bCs/>
        </w:rPr>
        <w:t xml:space="preserve">, </w:t>
      </w:r>
      <w:r w:rsidRPr="0036512C">
        <w:rPr>
          <w:b w:val="0"/>
          <w:bCs/>
        </w:rPr>
        <w:t>e seus anexos</w:t>
      </w:r>
      <w:r w:rsidR="006B7AA1" w:rsidRPr="0036512C">
        <w:rPr>
          <w:b w:val="0"/>
          <w:bCs/>
        </w:rPr>
        <w:t>.</w:t>
      </w:r>
      <w:r w:rsidR="007741BE">
        <w:t xml:space="preserve"> </w:t>
      </w:r>
    </w:p>
    <w:tbl>
      <w:tblPr>
        <w:tblW w:w="100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983"/>
        <w:gridCol w:w="1135"/>
        <w:gridCol w:w="1419"/>
        <w:gridCol w:w="851"/>
        <w:gridCol w:w="1277"/>
        <w:gridCol w:w="1712"/>
      </w:tblGrid>
      <w:tr w:rsidR="004D2641" w14:paraId="747454CF" w14:textId="77777777" w:rsidTr="004D2641">
        <w:trPr>
          <w:trHeight w:val="1017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0F29A7FC" w14:textId="77777777" w:rsidR="004D2641" w:rsidRDefault="004D2641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4C1E1A4E" w14:textId="77777777" w:rsidR="004D2641" w:rsidRDefault="004D2641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39E3FF2C" w14:textId="77777777" w:rsidR="004D2641" w:rsidRDefault="004D2641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CATSER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7AC116D8" w14:textId="77777777" w:rsidR="004D2641" w:rsidRDefault="004D2641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5C9650D5" w14:textId="77777777" w:rsidR="004D2641" w:rsidRDefault="004D2641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QTDE.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0DA7D8AB" w14:textId="77777777" w:rsidR="004D2641" w:rsidRDefault="004D2641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VIGÊNCIA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7B2FD110" w14:textId="77777777" w:rsidR="004D2641" w:rsidRDefault="004D2641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 R$</w:t>
            </w:r>
          </w:p>
        </w:tc>
      </w:tr>
      <w:tr w:rsidR="004D2641" w14:paraId="39861589" w14:textId="77777777" w:rsidTr="004D2641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E68F19" w14:textId="77777777" w:rsidR="004D2641" w:rsidRDefault="004D2641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0C7C57" w14:textId="77777777" w:rsidR="004D2641" w:rsidRDefault="004D2641">
            <w:pPr>
              <w:widowControl w:val="0"/>
              <w:suppressAutoHyphens/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CONTRATAÇÃO DE EMPRESA ESPECIALIZADA NA PRESTAÇÃO DE SERVIÇO DE SEGURO PREDIAL, PARA COBERTURA DO BEM IMÓVEL E BENS MÓVEIS DO TRIBUNAL DE CONTAS DO ESTADO DO ESPÍRITO SANTO.</w:t>
            </w:r>
          </w:p>
          <w:p w14:paraId="570AC94E" w14:textId="77777777" w:rsidR="004D2641" w:rsidRDefault="004D2641">
            <w:pPr>
              <w:widowControl w:val="0"/>
              <w:suppressAutoHyphens/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Seguro contra incêndio, queda de raio, explosão, fumaça, queda de aeronave bem como para os seus conteúdos, compreendendo todos os seus equipamentos eletroeletrônicos e acervo mobiliário (bens móveis), seguro contra danos elétricos e de equipamentos eletrônicos (valor novo), quebra de vidros e de responsabilidade civil, conforme consta detalhamento nos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ANEXOS I, II e III.</w:t>
            </w:r>
          </w:p>
          <w:p w14:paraId="53D99BEA" w14:textId="77777777" w:rsidR="004D2641" w:rsidRDefault="004D2641">
            <w:pPr>
              <w:widowControl w:val="0"/>
              <w:suppressAutoHyphens/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Especificações da cobertura:</w:t>
            </w:r>
          </w:p>
          <w:p w14:paraId="5E3F387F" w14:textId="77777777" w:rsidR="004D2641" w:rsidRDefault="004D2641">
            <w:pPr>
              <w:widowControl w:val="0"/>
              <w:suppressAutoHyphens/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Cobertura básica de incêndio – risco absoluto com relação LMI de 100% sem franquia e demais coberturas com franquia de no máximo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100%.</w:t>
            </w:r>
          </w:p>
          <w:p w14:paraId="3A674DD5" w14:textId="77777777" w:rsidR="004D2641" w:rsidRDefault="004D2641">
            <w:pPr>
              <w:widowControl w:val="0"/>
              <w:suppressAutoHyphens/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2. Cobertura de equipamentos eletrônicos – com contratação de valor novo;</w:t>
            </w:r>
          </w:p>
          <w:p w14:paraId="2821BB39" w14:textId="77777777" w:rsidR="004D2641" w:rsidRDefault="004D2641">
            <w:pPr>
              <w:widowControl w:val="0"/>
              <w:suppressAutoHyphens/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3. Contratação de assistência 24 horas.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184131" w14:textId="77777777" w:rsidR="004D2641" w:rsidRDefault="004D2641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13943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89B338" w14:textId="77777777" w:rsidR="004D2641" w:rsidRDefault="004D2641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Apólice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AD2A95" w14:textId="77777777" w:rsidR="004D2641" w:rsidRDefault="004D2641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477BA9" w14:textId="77777777" w:rsidR="004D2641" w:rsidRDefault="004D2641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12 meses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5FBA96" w14:textId="67F50B26" w:rsidR="004D2641" w:rsidRDefault="004D2641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6544B26" w14:textId="77777777" w:rsidR="00233549" w:rsidRDefault="00233549"/>
    <w:p w14:paraId="66EE6030" w14:textId="77777777" w:rsidR="00CA3D3D" w:rsidRDefault="00CA3D3D"/>
    <w:p w14:paraId="15873C96" w14:textId="5C2E4478" w:rsidR="0036512C" w:rsidRPr="00153FD9" w:rsidRDefault="0036512C" w:rsidP="0036512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Valor global da proposta: _______________________(                                       ).</w:t>
      </w:r>
    </w:p>
    <w:p w14:paraId="4C6338CF" w14:textId="77777777" w:rsidR="0036512C" w:rsidRDefault="0036512C" w:rsidP="00452772">
      <w:pPr>
        <w:pStyle w:val="Textbody"/>
        <w:spacing w:after="240" w:line="360" w:lineRule="auto"/>
        <w:jc w:val="both"/>
        <w:rPr>
          <w:rFonts w:ascii="Arial" w:hAnsi="Arial"/>
        </w:rPr>
      </w:pPr>
    </w:p>
    <w:p w14:paraId="3CDF6F05" w14:textId="72CCE22A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 xml:space="preserve">O prazo de validade </w:t>
      </w:r>
      <w:r w:rsidRPr="00994C97">
        <w:rPr>
          <w:rFonts w:ascii="Arial" w:hAnsi="Arial"/>
        </w:rPr>
        <w:t>da proposta de preços é de 60 (sessenta) dias corridos</w:t>
      </w:r>
      <w:r w:rsidR="00994C97" w:rsidRPr="00994C97">
        <w:rPr>
          <w:rFonts w:ascii="Arial" w:hAnsi="Arial"/>
        </w:rPr>
        <w:t>, contados da data de apresentação da proposta no sistema</w:t>
      </w:r>
      <w:r w:rsidRPr="00994C97">
        <w:rPr>
          <w:rFonts w:ascii="Arial" w:hAnsi="Arial"/>
        </w:rPr>
        <w:t>.</w:t>
      </w:r>
    </w:p>
    <w:p w14:paraId="364C061D" w14:textId="77777777" w:rsidR="00CB14FC" w:rsidRDefault="00B50318" w:rsidP="009A3045">
      <w:pPr>
        <w:pStyle w:val="Aviso-ClusulaPrincipal"/>
        <w:keepNext w:val="0"/>
        <w:keepLines w:val="0"/>
        <w:widowControl w:val="0"/>
        <w:spacing w:before="0" w:after="0"/>
        <w:rPr>
          <w:b w:val="0"/>
          <w:bCs/>
          <w:color w:val="auto"/>
        </w:rPr>
      </w:pPr>
      <w:r>
        <w:rPr>
          <w:b w:val="0"/>
          <w:bCs/>
          <w:color w:val="auto"/>
        </w:rPr>
        <w:t xml:space="preserve">Declaro que tenho </w:t>
      </w:r>
      <w:r w:rsidR="009A3045" w:rsidRPr="00B9340B">
        <w:rPr>
          <w:b w:val="0"/>
          <w:bCs/>
          <w:color w:val="auto"/>
        </w:rPr>
        <w:t>conhecimento pleno das condições e peculiaridades do objeto a ser contratado</w:t>
      </w:r>
      <w:r w:rsidR="00F367F7">
        <w:rPr>
          <w:b w:val="0"/>
          <w:bCs/>
          <w:color w:val="auto"/>
        </w:rPr>
        <w:t xml:space="preserve"> e que me foi </w:t>
      </w:r>
      <w:r w:rsidR="009A3045" w:rsidRPr="00B9340B">
        <w:rPr>
          <w:b w:val="0"/>
          <w:bCs/>
          <w:color w:val="auto"/>
        </w:rPr>
        <w:t>assegurado o direito de realização de vistoria prévia</w:t>
      </w:r>
      <w:r w:rsidR="00CB14FC">
        <w:rPr>
          <w:b w:val="0"/>
          <w:bCs/>
          <w:color w:val="auto"/>
        </w:rPr>
        <w:t>.</w:t>
      </w:r>
    </w:p>
    <w:p w14:paraId="0544B9AC" w14:textId="36B2D890" w:rsidR="0086320D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3893B3E8" w14:textId="77777777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15699C82" w14:textId="77777777" w:rsidR="0086320D" w:rsidRPr="00452772" w:rsidRDefault="0086320D" w:rsidP="00AD1A31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Diante disso, após cumpridas nossas obrigações, e para fins de posterior pagamento, fornecemos os seguintes dados:</w:t>
      </w:r>
    </w:p>
    <w:p w14:paraId="0FA5D6CF" w14:textId="77777777" w:rsidR="0086320D" w:rsidRPr="00452772" w:rsidRDefault="0086320D" w:rsidP="00AD1A31">
      <w:pPr>
        <w:pStyle w:val="Textbody"/>
        <w:tabs>
          <w:tab w:val="left" w:pos="644"/>
        </w:tabs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Dados da Empresa:</w:t>
      </w:r>
    </w:p>
    <w:p w14:paraId="682E83C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Razão Social:</w:t>
      </w:r>
    </w:p>
    <w:p w14:paraId="5B82A5E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CNPJ/MF:</w:t>
      </w:r>
    </w:p>
    <w:p w14:paraId="3E22D69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Endereço:</w:t>
      </w:r>
    </w:p>
    <w:p w14:paraId="598E8876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Cidade/UF:</w:t>
      </w:r>
    </w:p>
    <w:p w14:paraId="4C16068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lastRenderedPageBreak/>
        <w:t>CEP:</w:t>
      </w:r>
    </w:p>
    <w:p w14:paraId="04049BC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Tel./Fax:</w:t>
      </w:r>
    </w:p>
    <w:p w14:paraId="3FD98A2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jc w:val="both"/>
        <w:rPr>
          <w:rFonts w:ascii="Arial" w:hAnsi="Arial"/>
          <w:shd w:val="clear" w:color="auto" w:fill="FFFF00"/>
        </w:rPr>
      </w:pPr>
      <w:r w:rsidRPr="00452772">
        <w:rPr>
          <w:rFonts w:ascii="Arial" w:hAnsi="Arial"/>
        </w:rPr>
        <w:t>E-mail:</w:t>
      </w:r>
      <w:r w:rsidR="002E05A1" w:rsidRPr="00452772">
        <w:rPr>
          <w:rFonts w:ascii="Arial" w:hAnsi="Arial"/>
        </w:rPr>
        <w:t xml:space="preserve">   </w:t>
      </w:r>
      <w:r w:rsidRPr="00452772">
        <w:rPr>
          <w:rFonts w:ascii="Arial" w:hAnsi="Arial"/>
          <w:b/>
          <w:bCs/>
          <w:i/>
          <w:iCs/>
          <w:shd w:val="clear" w:color="auto" w:fill="FFFF00"/>
        </w:rPr>
        <w:t xml:space="preserve">e-mail para recebimento da Ordem de </w:t>
      </w:r>
      <w:r w:rsidR="00AD1A31">
        <w:rPr>
          <w:rFonts w:ascii="Arial" w:hAnsi="Arial"/>
          <w:b/>
          <w:bCs/>
          <w:i/>
          <w:iCs/>
          <w:shd w:val="clear" w:color="auto" w:fill="FFFF00"/>
        </w:rPr>
        <w:t>Fornecimento</w:t>
      </w:r>
      <w:r w:rsidR="002E05A1" w:rsidRPr="00452772">
        <w:rPr>
          <w:rFonts w:ascii="Arial" w:hAnsi="Arial"/>
          <w:b/>
          <w:bCs/>
          <w:i/>
          <w:iCs/>
          <w:shd w:val="clear" w:color="auto" w:fill="FFFF00"/>
        </w:rPr>
        <w:t>:</w:t>
      </w:r>
      <w:r w:rsidR="002E05A1" w:rsidRPr="00452772">
        <w:rPr>
          <w:rFonts w:ascii="Arial" w:hAnsi="Arial"/>
          <w:shd w:val="clear" w:color="auto" w:fill="FFFF00"/>
        </w:rPr>
        <w:t xml:space="preserve"> (</w:t>
      </w:r>
      <w:r w:rsidRPr="00452772">
        <w:rPr>
          <w:rFonts w:ascii="Arial" w:hAnsi="Arial"/>
          <w:shd w:val="clear" w:color="auto" w:fill="FFFF00"/>
        </w:rPr>
        <w:t>importante, pois é através dele que será enviado a ordem de fornecimento quando da contratação do objeto).</w:t>
      </w:r>
    </w:p>
    <w:p w14:paraId="17968225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Banco:</w:t>
      </w:r>
    </w:p>
    <w:p w14:paraId="040B75D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Agência:</w:t>
      </w:r>
    </w:p>
    <w:p w14:paraId="46B4C658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Conta:</w:t>
      </w:r>
    </w:p>
    <w:p w14:paraId="202A06DF" w14:textId="77777777" w:rsidR="00FF2557" w:rsidRPr="00452772" w:rsidRDefault="00FF2557" w:rsidP="00452772">
      <w:pPr>
        <w:pStyle w:val="Textbody"/>
        <w:autoSpaceDE w:val="0"/>
        <w:spacing w:after="240" w:line="360" w:lineRule="auto"/>
        <w:ind w:left="644"/>
        <w:jc w:val="right"/>
        <w:rPr>
          <w:rFonts w:ascii="Arial" w:hAnsi="Arial"/>
        </w:rPr>
      </w:pPr>
      <w:r w:rsidRPr="00452772">
        <w:rPr>
          <w:rFonts w:ascii="Arial" w:hAnsi="Arial"/>
        </w:rPr>
        <w:t>___________, ____ de ____________ de ____.</w:t>
      </w:r>
    </w:p>
    <w:p w14:paraId="075657E1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</w:p>
    <w:p w14:paraId="1676156D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  <w:r w:rsidRPr="00452772">
        <w:rPr>
          <w:rFonts w:ascii="Arial" w:hAnsi="Arial"/>
          <w:color w:val="000000"/>
        </w:rPr>
        <w:t>Assinatura do Fornecedor/Carimbo</w:t>
      </w:r>
    </w:p>
    <w:sectPr w:rsidR="00FF2557" w:rsidRPr="00452772" w:rsidSect="00D00168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374" w:right="1274" w:bottom="1886" w:left="1275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46F71" w14:textId="77777777" w:rsidR="00A70A9D" w:rsidRDefault="00A70A9D">
      <w:pPr>
        <w:spacing w:after="0" w:line="240" w:lineRule="auto"/>
      </w:pPr>
      <w:r>
        <w:separator/>
      </w:r>
    </w:p>
  </w:endnote>
  <w:endnote w:type="continuationSeparator" w:id="0">
    <w:p w14:paraId="3785CA77" w14:textId="77777777" w:rsidR="00A70A9D" w:rsidRDefault="00A70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8E603" w14:textId="77777777" w:rsidR="00EC7082" w:rsidRDefault="002D4A48" w:rsidP="0023016A">
    <w:pPr>
      <w:pStyle w:val="Rodap"/>
      <w:ind w:left="-284"/>
    </w:pPr>
    <w:r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415B1523" wp14:editId="5E46BBF3">
          <wp:simplePos x="0" y="0"/>
          <wp:positionH relativeFrom="column">
            <wp:posOffset>-187325</wp:posOffset>
          </wp:positionH>
          <wp:positionV relativeFrom="paragraph">
            <wp:posOffset>-299390</wp:posOffset>
          </wp:positionV>
          <wp:extent cx="5111750" cy="549580"/>
          <wp:effectExtent l="0" t="0" r="0" b="317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696103" name="Timbrad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2501" cy="5582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A9502" w14:textId="77777777" w:rsidR="00A70A9D" w:rsidRDefault="00A70A9D">
      <w:pPr>
        <w:spacing w:after="0" w:line="240" w:lineRule="auto"/>
      </w:pPr>
      <w:r>
        <w:separator/>
      </w:r>
    </w:p>
  </w:footnote>
  <w:footnote w:type="continuationSeparator" w:id="0">
    <w:p w14:paraId="31ECD4D2" w14:textId="77777777" w:rsidR="00A70A9D" w:rsidRDefault="00A70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D04AE" w14:textId="77777777" w:rsidR="00EC7082" w:rsidRDefault="00000000">
    <w:pPr>
      <w:pStyle w:val="Cabealho"/>
    </w:pPr>
    <w:r>
      <w:rPr>
        <w:noProof/>
        <w:lang w:eastAsia="pt-BR"/>
      </w:rPr>
      <w:pict w14:anchorId="51D89D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60" o:spid="_x0000_s3073" type="#_x0000_t75" alt="timbrado1" style="position:absolute;margin-left:0;margin-top:0;width:595.45pt;height:842.1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imbrado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C335" w14:textId="77777777" w:rsidR="00EC7082" w:rsidRDefault="002D4A48" w:rsidP="00D00168">
    <w:pPr>
      <w:pStyle w:val="Cabealho"/>
      <w:ind w:left="-284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7E15EED3" wp14:editId="2A780C8A">
          <wp:simplePos x="0" y="0"/>
          <wp:positionH relativeFrom="column">
            <wp:posOffset>-514350</wp:posOffset>
          </wp:positionH>
          <wp:positionV relativeFrom="paragraph">
            <wp:posOffset>-62230</wp:posOffset>
          </wp:positionV>
          <wp:extent cx="66040" cy="9755505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40" cy="975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A85D596" wp14:editId="5B5FB1F5">
              <wp:simplePos x="0" y="0"/>
              <wp:positionH relativeFrom="column">
                <wp:posOffset>680720</wp:posOffset>
              </wp:positionH>
              <wp:positionV relativeFrom="paragraph">
                <wp:posOffset>467360</wp:posOffset>
              </wp:positionV>
              <wp:extent cx="4474845" cy="257175"/>
              <wp:effectExtent l="0" t="0" r="0" b="0"/>
              <wp:wrapNone/>
              <wp:docPr id="6" name="Caixa de Tex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4845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194FDF" w14:textId="77777777" w:rsidR="00C14F13" w:rsidRPr="006C47DE" w:rsidRDefault="002D4A48" w:rsidP="00C14F13">
                          <w:pP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</w:pPr>
                          <w: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  <w:t>Núcleo de Contratações - NCT</w:t>
                          </w: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85D596"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6" type="#_x0000_t202" style="position:absolute;left:0;text-align:left;margin-left:53.6pt;margin-top:36.8pt;width:352.3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" filled="f" stroked="f" strokeweight=".5pt">
              <v:textbox>
                <w:txbxContent>
                  <w:p w14:paraId="12194FDF" w14:textId="77777777" w:rsidR="00C14F13" w:rsidRPr="006C47DE" w:rsidRDefault="002D4A48" w:rsidP="00C14F13">
                    <w:pPr>
                      <w:rPr>
                        <w:rFonts w:cstheme="minorHAnsi"/>
                        <w:i/>
                        <w:color w:val="3F3F41"/>
                        <w:sz w:val="16"/>
                      </w:rPr>
                    </w:pPr>
                    <w:r>
                      <w:rPr>
                        <w:rFonts w:cstheme="minorHAnsi"/>
                        <w:i/>
                        <w:color w:val="3F3F41"/>
                        <w:sz w:val="16"/>
                      </w:rPr>
                      <w:t>Núcleo de Contratações - NCT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13AF560" wp14:editId="4DE41088">
          <wp:simplePos x="0" y="0"/>
          <wp:positionH relativeFrom="column">
            <wp:posOffset>-171271</wp:posOffset>
          </wp:positionH>
          <wp:positionV relativeFrom="paragraph">
            <wp:posOffset>-50165</wp:posOffset>
          </wp:positionV>
          <wp:extent cx="2901315" cy="857250"/>
          <wp:effectExtent l="0" t="0" r="0" b="635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759127" name="Timbrad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131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4712B" w14:textId="77777777" w:rsidR="00EC7082" w:rsidRDefault="00000000">
    <w:pPr>
      <w:pStyle w:val="Cabealho"/>
    </w:pPr>
    <w:r>
      <w:rPr>
        <w:noProof/>
        <w:lang w:eastAsia="pt-BR"/>
      </w:rPr>
      <w:pict w14:anchorId="5AA54A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59" o:spid="_x0000_s3075" type="#_x0000_t75" alt="timbrado1" style="position:absolute;margin-left:0;margin-top:0;width:595.45pt;height:842.1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imbrado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9598B"/>
    <w:multiLevelType w:val="multilevel"/>
    <w:tmpl w:val="D8A619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FC260E8"/>
    <w:multiLevelType w:val="hybridMultilevel"/>
    <w:tmpl w:val="45E03936"/>
    <w:lvl w:ilvl="0" w:tplc="07324E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3C2B73D6"/>
    <w:multiLevelType w:val="hybridMultilevel"/>
    <w:tmpl w:val="4FC2145C"/>
    <w:lvl w:ilvl="0" w:tplc="AB323D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3A517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1C9E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46CF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AC3A7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3F634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4630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8003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FC1D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224067"/>
    <w:multiLevelType w:val="multilevel"/>
    <w:tmpl w:val="C0669DC8"/>
    <w:styleLink w:val="WW8Num2"/>
    <w:lvl w:ilvl="0">
      <w:start w:val="1"/>
      <w:numFmt w:val="none"/>
      <w:suff w:val="nothing"/>
      <w:lvlText w:val="%1"/>
      <w:lvlJc w:val="left"/>
      <w:pPr>
        <w:ind w:left="720" w:firstLine="0"/>
      </w:pPr>
    </w:lvl>
    <w:lvl w:ilvl="1">
      <w:start w:val="1"/>
      <w:numFmt w:val="none"/>
      <w:suff w:val="nothing"/>
      <w:lvlText w:val="%2"/>
      <w:lvlJc w:val="left"/>
      <w:pPr>
        <w:ind w:left="720" w:firstLine="0"/>
      </w:pPr>
    </w:lvl>
    <w:lvl w:ilvl="2">
      <w:start w:val="1"/>
      <w:numFmt w:val="none"/>
      <w:suff w:val="nothing"/>
      <w:lvlText w:val="%3"/>
      <w:lvlJc w:val="left"/>
      <w:pPr>
        <w:ind w:left="720" w:firstLine="0"/>
      </w:pPr>
    </w:lvl>
    <w:lvl w:ilvl="3">
      <w:start w:val="1"/>
      <w:numFmt w:val="none"/>
      <w:suff w:val="nothing"/>
      <w:lvlText w:val="%4"/>
      <w:lvlJc w:val="left"/>
      <w:pPr>
        <w:ind w:left="720" w:firstLine="0"/>
      </w:pPr>
    </w:lvl>
    <w:lvl w:ilvl="4">
      <w:start w:val="1"/>
      <w:numFmt w:val="none"/>
      <w:suff w:val="nothing"/>
      <w:lvlText w:val="%5"/>
      <w:lvlJc w:val="left"/>
      <w:pPr>
        <w:ind w:left="720" w:firstLine="0"/>
      </w:pPr>
    </w:lvl>
    <w:lvl w:ilvl="5">
      <w:start w:val="1"/>
      <w:numFmt w:val="none"/>
      <w:suff w:val="nothing"/>
      <w:lvlText w:val="%6"/>
      <w:lvlJc w:val="left"/>
      <w:pPr>
        <w:ind w:left="720" w:firstLine="0"/>
      </w:pPr>
    </w:lvl>
    <w:lvl w:ilvl="6">
      <w:start w:val="1"/>
      <w:numFmt w:val="none"/>
      <w:suff w:val="nothing"/>
      <w:lvlText w:val="%7"/>
      <w:lvlJc w:val="left"/>
      <w:pPr>
        <w:ind w:left="720" w:firstLine="0"/>
      </w:pPr>
    </w:lvl>
    <w:lvl w:ilvl="7">
      <w:start w:val="1"/>
      <w:numFmt w:val="none"/>
      <w:suff w:val="nothing"/>
      <w:lvlText w:val="%8"/>
      <w:lvlJc w:val="left"/>
      <w:pPr>
        <w:ind w:left="720" w:firstLine="0"/>
      </w:pPr>
    </w:lvl>
    <w:lvl w:ilvl="8">
      <w:start w:val="1"/>
      <w:numFmt w:val="none"/>
      <w:suff w:val="nothing"/>
      <w:lvlText w:val="%9"/>
      <w:lvlJc w:val="left"/>
      <w:pPr>
        <w:ind w:left="720" w:firstLine="0"/>
      </w:pPr>
    </w:lvl>
  </w:abstractNum>
  <w:abstractNum w:abstractNumId="5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C0344E0"/>
    <w:multiLevelType w:val="multilevel"/>
    <w:tmpl w:val="EFEA7B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7F6333"/>
    <w:multiLevelType w:val="hybridMultilevel"/>
    <w:tmpl w:val="D4CE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54B12"/>
    <w:multiLevelType w:val="hybridMultilevel"/>
    <w:tmpl w:val="875A1D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6F4B72E3"/>
    <w:multiLevelType w:val="multilevel"/>
    <w:tmpl w:val="BD2487C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5E05D1"/>
    <w:multiLevelType w:val="multilevel"/>
    <w:tmpl w:val="98FC743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4189027">
    <w:abstractNumId w:val="3"/>
  </w:num>
  <w:num w:numId="2" w16cid:durableId="305551566">
    <w:abstractNumId w:val="1"/>
  </w:num>
  <w:num w:numId="3" w16cid:durableId="1130126601">
    <w:abstractNumId w:val="10"/>
  </w:num>
  <w:num w:numId="4" w16cid:durableId="275017262">
    <w:abstractNumId w:val="9"/>
  </w:num>
  <w:num w:numId="5" w16cid:durableId="1603879504">
    <w:abstractNumId w:val="5"/>
  </w:num>
  <w:num w:numId="6" w16cid:durableId="230389803">
    <w:abstractNumId w:val="2"/>
  </w:num>
  <w:num w:numId="7" w16cid:durableId="1949972500">
    <w:abstractNumId w:val="7"/>
  </w:num>
  <w:num w:numId="8" w16cid:durableId="2029090711">
    <w:abstractNumId w:val="4"/>
  </w:num>
  <w:num w:numId="9" w16cid:durableId="1914967736">
    <w:abstractNumId w:val="4"/>
    <w:lvlOverride w:ilvl="0">
      <w:startOverride w:val="1"/>
    </w:lvlOverride>
  </w:num>
  <w:num w:numId="10" w16cid:durableId="2042971369">
    <w:abstractNumId w:val="8"/>
  </w:num>
  <w:num w:numId="11" w16cid:durableId="231696348">
    <w:abstractNumId w:val="6"/>
  </w:num>
  <w:num w:numId="12" w16cid:durableId="431900511">
    <w:abstractNumId w:val="0"/>
  </w:num>
  <w:num w:numId="13" w16cid:durableId="482620668">
    <w:abstractNumId w:val="12"/>
  </w:num>
  <w:num w:numId="14" w16cid:durableId="9763747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08"/>
  <w:hyphenationZone w:val="425"/>
  <w:characterSpacingControl w:val="doNotCompress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59A"/>
    <w:rsid w:val="00042391"/>
    <w:rsid w:val="00067262"/>
    <w:rsid w:val="000E6C06"/>
    <w:rsid w:val="00122267"/>
    <w:rsid w:val="001446CF"/>
    <w:rsid w:val="001872D6"/>
    <w:rsid w:val="00233549"/>
    <w:rsid w:val="00254752"/>
    <w:rsid w:val="0025659A"/>
    <w:rsid w:val="00290877"/>
    <w:rsid w:val="002B2627"/>
    <w:rsid w:val="002C0726"/>
    <w:rsid w:val="002D4A48"/>
    <w:rsid w:val="002E05A1"/>
    <w:rsid w:val="002E75BE"/>
    <w:rsid w:val="00303DF6"/>
    <w:rsid w:val="0036512C"/>
    <w:rsid w:val="003B545C"/>
    <w:rsid w:val="003D0815"/>
    <w:rsid w:val="003D1780"/>
    <w:rsid w:val="0045243D"/>
    <w:rsid w:val="00452772"/>
    <w:rsid w:val="00455BC6"/>
    <w:rsid w:val="0049034A"/>
    <w:rsid w:val="004D2641"/>
    <w:rsid w:val="00523524"/>
    <w:rsid w:val="005B5FC0"/>
    <w:rsid w:val="005E2552"/>
    <w:rsid w:val="00681617"/>
    <w:rsid w:val="006860E2"/>
    <w:rsid w:val="006B16D5"/>
    <w:rsid w:val="006B7AA1"/>
    <w:rsid w:val="00763716"/>
    <w:rsid w:val="007741BE"/>
    <w:rsid w:val="00782525"/>
    <w:rsid w:val="007C33B3"/>
    <w:rsid w:val="008202FD"/>
    <w:rsid w:val="0082407C"/>
    <w:rsid w:val="00833F0F"/>
    <w:rsid w:val="0086320D"/>
    <w:rsid w:val="008C678A"/>
    <w:rsid w:val="00911025"/>
    <w:rsid w:val="00922017"/>
    <w:rsid w:val="009551A9"/>
    <w:rsid w:val="00986139"/>
    <w:rsid w:val="00986CA7"/>
    <w:rsid w:val="00994C97"/>
    <w:rsid w:val="00995731"/>
    <w:rsid w:val="009A3045"/>
    <w:rsid w:val="009B0AED"/>
    <w:rsid w:val="009F0761"/>
    <w:rsid w:val="00A14571"/>
    <w:rsid w:val="00A16ABD"/>
    <w:rsid w:val="00A44DFC"/>
    <w:rsid w:val="00A50320"/>
    <w:rsid w:val="00A56FBE"/>
    <w:rsid w:val="00A70A9D"/>
    <w:rsid w:val="00AA594A"/>
    <w:rsid w:val="00AB6A99"/>
    <w:rsid w:val="00AB6B41"/>
    <w:rsid w:val="00AD1A31"/>
    <w:rsid w:val="00B11746"/>
    <w:rsid w:val="00B13563"/>
    <w:rsid w:val="00B50318"/>
    <w:rsid w:val="00B5457E"/>
    <w:rsid w:val="00B8270A"/>
    <w:rsid w:val="00BC02F9"/>
    <w:rsid w:val="00C040D6"/>
    <w:rsid w:val="00C2006C"/>
    <w:rsid w:val="00C2098E"/>
    <w:rsid w:val="00C76D3C"/>
    <w:rsid w:val="00C83D52"/>
    <w:rsid w:val="00C957D2"/>
    <w:rsid w:val="00C95C9F"/>
    <w:rsid w:val="00CA2F24"/>
    <w:rsid w:val="00CA3D3D"/>
    <w:rsid w:val="00CB14FC"/>
    <w:rsid w:val="00CC395A"/>
    <w:rsid w:val="00CE146A"/>
    <w:rsid w:val="00CE4888"/>
    <w:rsid w:val="00D154E5"/>
    <w:rsid w:val="00D44FA5"/>
    <w:rsid w:val="00D60FBE"/>
    <w:rsid w:val="00D72713"/>
    <w:rsid w:val="00DC2364"/>
    <w:rsid w:val="00DE1933"/>
    <w:rsid w:val="00E20163"/>
    <w:rsid w:val="00E32C3C"/>
    <w:rsid w:val="00E51701"/>
    <w:rsid w:val="00EA2BCA"/>
    <w:rsid w:val="00EA5CB7"/>
    <w:rsid w:val="00EA6C53"/>
    <w:rsid w:val="00EB15C9"/>
    <w:rsid w:val="00F24A8B"/>
    <w:rsid w:val="00F367F7"/>
    <w:rsid w:val="00F57C5E"/>
    <w:rsid w:val="00FA08AB"/>
    <w:rsid w:val="00FE41A8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,"/>
  <w:listSeparator w:val=";"/>
  <w14:docId w14:val="48DF6BED"/>
  <w15:docId w15:val="{C85F2528-11F2-4414-B934-25BFD7B6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7082"/>
  </w:style>
  <w:style w:type="paragraph" w:styleId="Rodap">
    <w:name w:val="footer"/>
    <w:basedOn w:val="Normal"/>
    <w:link w:val="Rodap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7082"/>
  </w:style>
  <w:style w:type="paragraph" w:styleId="Textodebalo">
    <w:name w:val="Balloon Text"/>
    <w:basedOn w:val="Normal"/>
    <w:link w:val="TextodebaloChar"/>
    <w:uiPriority w:val="99"/>
    <w:semiHidden/>
    <w:unhideWhenUsed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08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86320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6320D"/>
    <w:pPr>
      <w:spacing w:after="140" w:line="288" w:lineRule="auto"/>
    </w:pPr>
  </w:style>
  <w:style w:type="numbering" w:customStyle="1" w:styleId="WW8Num2">
    <w:name w:val="WW8Num2"/>
    <w:basedOn w:val="Semlista"/>
    <w:rsid w:val="0086320D"/>
    <w:pPr>
      <w:numPr>
        <w:numId w:val="8"/>
      </w:numPr>
    </w:pPr>
  </w:style>
  <w:style w:type="table" w:styleId="Tabelacomgrade">
    <w:name w:val="Table Grid"/>
    <w:basedOn w:val="Tabelanormal"/>
    <w:uiPriority w:val="59"/>
    <w:rsid w:val="0045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CE48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iso-ClusulaPrincipal">
    <w:name w:val="Aviso - Cláusula Principal"/>
    <w:basedOn w:val="Ttulo1"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3651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51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styleId="Forte">
    <w:name w:val="Strong"/>
    <w:basedOn w:val="Fontepargpadro"/>
    <w:uiPriority w:val="22"/>
    <w:qFormat/>
    <w:rsid w:val="007741BE"/>
    <w:rPr>
      <w:b/>
      <w:bCs/>
    </w:rPr>
  </w:style>
  <w:style w:type="paragraph" w:styleId="Corpodetexto">
    <w:name w:val="Body Text"/>
    <w:basedOn w:val="Normal"/>
    <w:link w:val="CorpodetextoChar"/>
    <w:uiPriority w:val="1"/>
    <w:qFormat/>
    <w:rsid w:val="0092201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922017"/>
    <w:rPr>
      <w:rFonts w:ascii="Arial MT" w:eastAsia="Arial MT" w:hAnsi="Arial MT" w:cs="Arial MT"/>
      <w:sz w:val="24"/>
      <w:szCs w:val="24"/>
      <w:lang w:val="pt-PT"/>
    </w:rPr>
  </w:style>
  <w:style w:type="character" w:customStyle="1" w:styleId="normaltextrun">
    <w:name w:val="normaltextrun"/>
    <w:basedOn w:val="Fontepargpadro"/>
    <w:rsid w:val="002C0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produtos%20tce\timbrados\primeira%20camar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8977A92AAC7D84B88D2FAFC89EA6C16" ma:contentTypeVersion="11" ma:contentTypeDescription="Crie um novo documento." ma:contentTypeScope="" ma:versionID="5bcf922275a73b28daa040c6d252b575">
  <xsd:schema xmlns:xsd="http://www.w3.org/2001/XMLSchema" xmlns:xs="http://www.w3.org/2001/XMLSchema" xmlns:p="http://schemas.microsoft.com/office/2006/metadata/properties" xmlns:ns2="8ede08b4-107f-4002-a408-040950bd5c58" xmlns:ns3="982a484c-f0a4-45e4-89ad-1f0e8eafec0a" targetNamespace="http://schemas.microsoft.com/office/2006/metadata/properties" ma:root="true" ma:fieldsID="009ed0df1284c77554c124080a73a40b" ns2:_="" ns3:_="">
    <xsd:import namespace="8ede08b4-107f-4002-a408-040950bd5c58"/>
    <xsd:import namespace="982a484c-f0a4-45e4-89ad-1f0e8eafec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e08b4-107f-4002-a408-040950bd5c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5de694d-2b75-49d5-9b02-d21679bbb13b}" ma:internalName="TaxCatchAll" ma:showField="CatchAllData" ma:web="8ede08b4-107f-4002-a408-040950bd5c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a484c-f0a4-45e4-89ad-1f0e8eafe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de08b4-107f-4002-a408-040950bd5c58" xsi:nil="true"/>
    <lcf76f155ced4ddcb4097134ff3c332f xmlns="982a484c-f0a4-45e4-89ad-1f0e8eafec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A34188-410A-47EF-B311-7F773C4BA6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671CFA-FE26-41A6-9D05-2229DB48F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e08b4-107f-4002-a408-040950bd5c58"/>
    <ds:schemaRef ds:uri="982a484c-f0a4-45e4-89ad-1f0e8eafe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8B3CE4-71E8-49B3-A84B-F0208C02ED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E89F84-2AB7-4052-9547-CBEE64C85B80}">
  <ds:schemaRefs>
    <ds:schemaRef ds:uri="http://schemas.microsoft.com/office/2006/metadata/properties"/>
    <ds:schemaRef ds:uri="http://schemas.microsoft.com/office/infopath/2007/PartnerControls"/>
    <ds:schemaRef ds:uri="8ede08b4-107f-4002-a408-040950bd5c58"/>
    <ds:schemaRef ds:uri="982a484c-f0a4-45e4-89ad-1f0e8eafec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primeira camara.dotx</Template>
  <TotalTime>1059</TotalTime>
  <Pages>3</Pages>
  <Words>425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TCE-ES</dc:creator>
  <cp:lastModifiedBy>Giuliano Medina Silva</cp:lastModifiedBy>
  <cp:revision>44</cp:revision>
  <cp:lastPrinted>2014-05-20T19:14:00Z</cp:lastPrinted>
  <dcterms:created xsi:type="dcterms:W3CDTF">2023-02-08T19:46:00Z</dcterms:created>
  <dcterms:modified xsi:type="dcterms:W3CDTF">2023-11-17T11:50:00Z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0x010100B8977A92AAC7D84B88D2FAFC89EA6C16</vt:lpwstr>
  </property>
  <property fmtid="{D5CDD505-2E9C-101B-9397-08002B2CF9AE}" pid="3" name="Order">
    <vt:r8>544200</vt:r8>
  </property>
  <property fmtid="{D5CDD505-2E9C-101B-9397-08002B2CF9AE}" pid="4" name="MediaServiceImageTags">
    <vt:lpwstr/>
  </property>
</Properties>
</file>